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f616fc" w14:textId="7f616f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D06F1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961396">
              <w:rPr>
                <w:rFonts w:ascii="Arial" w:hAnsi="Arial" w:cs="Arial"/>
              </w:rPr>
              <w:t>187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D06F1B">
              <w:rPr>
                <w:rFonts w:ascii="Arial" w:hAnsi="Arial" w:cs="Arial"/>
              </w:rPr>
              <w:t>12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06F1B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06F1B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961396" w:rsidP="00F65D4C" w:rsidRDefault="0096139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61396">
        <w:rPr>
          <w:rFonts w:ascii="Arial" w:hAnsi="Arial" w:eastAsia="Times New Roman" w:cs="Arial"/>
          <w:sz w:val="24"/>
          <w:szCs w:val="24"/>
          <w:lang w:eastAsia="hr-HR"/>
        </w:rPr>
        <w:t>SGM TRADE d.o.o., Nova Ves Petrijanečka, Vidovečka ulica 2, OIB:35458850602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96139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6139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0B0A8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B0A82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0B0A82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0B0A82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9B6EE4">
        <w:rPr>
          <w:rFonts w:ascii="Arial" w:hAnsi="Arial" w:eastAsia="Times New Roman" w:cs="Arial"/>
          <w:sz w:val="24"/>
          <w:szCs w:val="24"/>
          <w:lang w:eastAsia="hr-HR"/>
        </w:rPr>
        <w:t>Kristian Poropat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961396" w:rsidR="00961396">
        <w:rPr>
          <w:rFonts w:ascii="Arial" w:hAnsi="Arial" w:eastAsia="Times New Roman" w:cs="Arial"/>
          <w:sz w:val="24"/>
          <w:szCs w:val="24"/>
          <w:lang w:eastAsia="hr-HR"/>
        </w:rPr>
        <w:t>SGM TRADE d.o.o., Nova Ves Petrijanečka, Vidovečka ulica 2, OIB:35458850602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B54B49" w:rsidP="00F65D4C" w:rsidRDefault="00B54B4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54B49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54B4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54B49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B54B49" w:rsidR="00961396">
        <w:rPr>
          <w:rFonts w:ascii="Arial" w:hAnsi="Arial" w:eastAsia="Times New Roman" w:cs="Arial"/>
          <w:sz w:val="24"/>
          <w:szCs w:val="24"/>
          <w:lang w:eastAsia="hr-HR"/>
        </w:rPr>
        <w:t>Kristian Poropat</w:t>
      </w:r>
      <w:r w:rsidRPr="00B54B49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Pr="00B54B49" w:rsidR="000D1F6D">
        <w:rPr>
          <w:rFonts w:ascii="Arial" w:hAnsi="Arial" w:eastAsia="Times New Roman" w:cs="Arial"/>
          <w:sz w:val="24"/>
          <w:szCs w:val="24"/>
          <w:lang w:eastAsia="hr-HR"/>
        </w:rPr>
        <w:t xml:space="preserve">kao i na ročištu 8. rujna 2025. da je svjestan da su ispunjene zakonske </w:t>
      </w:r>
      <w:r w:rsidR="00B54B49">
        <w:rPr>
          <w:rFonts w:ascii="Arial" w:hAnsi="Arial" w:eastAsia="Times New Roman" w:cs="Arial"/>
          <w:sz w:val="24"/>
          <w:szCs w:val="24"/>
          <w:lang w:eastAsia="hr-HR"/>
        </w:rPr>
        <w:t>pretpostavke</w:t>
      </w:r>
      <w:r w:rsidRPr="00B54B49" w:rsidR="000D1F6D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postupka. Izjavljuje da se osnovna djelatnost dužnika i nadalje obavlja, da ima izdane račune sa rokom dospijeća 30. listopada 2025. te da od posljednjeg ročišta se nije uspjela naplatiti niti jedna tražbina. Dužnik će u svakom slučaju pa i u situaciji otvaranja stečajnog postupka podmiriti sva dugovanja prema vjerovnicima. </w:t>
      </w:r>
    </w:p>
    <w:p w:rsidRPr="00B54B49" w:rsidR="009B6EE4" w:rsidP="00F65D4C" w:rsidRDefault="009B6EE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0D1F6D" w:rsidP="00F65D4C" w:rsidRDefault="000D1F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D1F6D" w:rsidP="00F65D4C" w:rsidRDefault="000D1F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D1F6D" w:rsidP="00F65D4C" w:rsidRDefault="000D1F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Nakon toga, sud donosi</w:t>
      </w:r>
    </w:p>
    <w:p w:rsidRPr="002B6A05"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06F1B" w:rsidP="00D06F1B" w:rsidRDefault="00D06F1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06F1B" w:rsidP="00D06F1B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D06F1B" w:rsidP="00F65D4C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06F1B" w:rsidP="00F65D4C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06F1B" w:rsidP="00F65D4C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06F1B" w:rsidP="00F65D4C" w:rsidRDefault="00D06F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66641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92C39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sectPr w:rsidRPr="002B6A05" w:rsidR="00797FF7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09CB" w:rsidP="00501147" w:rsidRDefault="00D609CB">
      <w:pPr>
        <w:spacing w:after="0" w:line="240" w:lineRule="auto"/>
      </w:pPr>
      <w:r>
        <w:separator/>
      </w:r>
    </w:p>
  </w:endnote>
  <w:endnote w:type="continuationSeparator" w:id="0">
    <w:p w:rsidR="00D609CB" w:rsidP="00501147" w:rsidRDefault="00D6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09CB" w:rsidP="00501147" w:rsidRDefault="00D609CB">
      <w:pPr>
        <w:spacing w:after="0" w:line="240" w:lineRule="auto"/>
      </w:pPr>
      <w:r>
        <w:separator/>
      </w:r>
    </w:p>
  </w:footnote>
  <w:footnote w:type="continuationSeparator" w:id="0">
    <w:p w:rsidR="00D609CB" w:rsidP="00501147" w:rsidRDefault="00D6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A5A24">
      <w:rPr>
        <w:rFonts w:ascii="Arial" w:hAnsi="Arial" w:cs="Arial"/>
        <w:noProof/>
        <w:sz w:val="24"/>
        <w:szCs w:val="24"/>
      </w:rPr>
      <w:t>Poslovni broj: St-187/2025-12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A5A2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0A82"/>
    <w:rsid w:val="000B6F54"/>
    <w:rsid w:val="000C07B1"/>
    <w:rsid w:val="000D1F6D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1119"/>
    <w:rsid w:val="003E33EA"/>
    <w:rsid w:val="003F5620"/>
    <w:rsid w:val="00407152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14548"/>
    <w:rsid w:val="00521DEA"/>
    <w:rsid w:val="005517B4"/>
    <w:rsid w:val="0055446B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732C"/>
    <w:rsid w:val="007E49A2"/>
    <w:rsid w:val="00812D65"/>
    <w:rsid w:val="0082340B"/>
    <w:rsid w:val="00830DB3"/>
    <w:rsid w:val="00832BD4"/>
    <w:rsid w:val="008426A6"/>
    <w:rsid w:val="00857829"/>
    <w:rsid w:val="008659E3"/>
    <w:rsid w:val="00892C39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5398"/>
    <w:rsid w:val="00926157"/>
    <w:rsid w:val="00937C8E"/>
    <w:rsid w:val="00953F20"/>
    <w:rsid w:val="00957093"/>
    <w:rsid w:val="009610AF"/>
    <w:rsid w:val="00961396"/>
    <w:rsid w:val="0096157B"/>
    <w:rsid w:val="0096563D"/>
    <w:rsid w:val="009752CD"/>
    <w:rsid w:val="00975368"/>
    <w:rsid w:val="009B6EE4"/>
    <w:rsid w:val="00A02D48"/>
    <w:rsid w:val="00A31425"/>
    <w:rsid w:val="00A31587"/>
    <w:rsid w:val="00A317B6"/>
    <w:rsid w:val="00A3382D"/>
    <w:rsid w:val="00A46425"/>
    <w:rsid w:val="00A52BE7"/>
    <w:rsid w:val="00A65E60"/>
    <w:rsid w:val="00A66641"/>
    <w:rsid w:val="00A729A1"/>
    <w:rsid w:val="00AA1295"/>
    <w:rsid w:val="00AE1A74"/>
    <w:rsid w:val="00AF28D9"/>
    <w:rsid w:val="00B00B9A"/>
    <w:rsid w:val="00B2193A"/>
    <w:rsid w:val="00B367DA"/>
    <w:rsid w:val="00B43087"/>
    <w:rsid w:val="00B43741"/>
    <w:rsid w:val="00B54B49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06F1B"/>
    <w:rsid w:val="00D228AD"/>
    <w:rsid w:val="00D400B5"/>
    <w:rsid w:val="00D43FE4"/>
    <w:rsid w:val="00D441EB"/>
    <w:rsid w:val="00D50D29"/>
    <w:rsid w:val="00D609CB"/>
    <w:rsid w:val="00DA5A24"/>
    <w:rsid w:val="00DB5D1B"/>
    <w:rsid w:val="00DC6636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5AA"/>
    <w:rsid w:val="00E41E1B"/>
    <w:rsid w:val="00E43FBA"/>
    <w:rsid w:val="00E73CED"/>
    <w:rsid w:val="00E7673F"/>
    <w:rsid w:val="00E774E3"/>
    <w:rsid w:val="00EA7CB4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5A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5A2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5A2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5A2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5A2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2025.</izvorni_sadrzaj>
    <derivirana_varijabla naziv="DomainObject.StvarniPocetakDatum_1">13. listopada 2025.</derivirana_varijabla>
  </DomainObject.StvarniPocetakDatum>
  <DomainObject.StvarniZavrsetakDatum>
    <izvorni_sadrzaj>13. listopada 2025.</izvorni_sadrzaj>
    <derivirana_varijabla naziv="DomainObject.StvarniZavrsetakDatum_1">13. listopada 2025.</derivirana_varijabla>
  </DomainObject.StvarniZavrsetakDatum>
  <DomainObject.PlaniraniZavrsetakDatum>
    <izvorni_sadrzaj>13. listopada 2025.</izvorni_sadrzaj>
    <derivirana_varijabla naziv="DomainObject.PlaniraniZavrsetakDatum_1">13. listopada 2025.</derivirana_varijabla>
  </DomainObject.PlaniraniZavrsetakDatum>
  <DomainObject.PlaniraniPocetakDatum>
    <izvorni_sadrzaj>13. listopada 2025.</izvorni_sadrzaj>
    <derivirana_varijabla naziv="DomainObject.PlaniraniPocetakDatum_1">13. listopada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2025.</izvorni_sadrzaj>
    <derivirana_varijabla naziv="DomainObject.Zapisnik.DatumKreiranja_1">13.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St-187/2025-12</izvorni_sadrzaj>
    <derivirana_varijabla naziv="DomainObject.Zapisnik.Oznaka_1">St-187/2025-12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2025.</izvorni_sadrzaj>
    <derivirana_varijabla naziv="DomainObject.Predmet.DatumIzradeOptuznogAkta_1">25. srpnja 2025.</derivirana_varijabla>
  </DomainObject.Predmet.DatumIzradeOptuznogAkta>
  <DomainObject.Predmet.DatumIzradeOptuznogAktaFormated>
    <izvorni_sadrzaj>25.7.2025.</izvorni_sadrzaj>
    <derivirana_varijabla naziv="DomainObject.Predmet.DatumIzradeOptuznogAktaFormated_1">25.7.2025.</derivirana_varijabla>
  </DomainObject.Predmet.DatumIzradeOptuznogAktaFormated>
  <DomainObject.Predmet.DatumOsnivanja>
    <izvorni_sadrzaj>28. srpnja 2025.</izvorni_sadrzaj>
    <derivirana_varijabla naziv="DomainObject.Predmet.DatumOsnivanja_1">28.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2025.</izvorni_sadrzaj>
    <derivirana_varijabla naziv="DomainObject.Predmet.DatumPrimitkaOptuznogAkta_1">25.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St-187/2025</izvorni_sadrzaj>
    <derivirana_varijabla naziv="DomainObject.Predmet.OznakaBroj_1">St-187/2025</derivirana_varijabla>
  </DomainObject.Predmet.OznakaBroj>
  <DomainObject.Predmet.OznakaBrojOptuznogAkta>
    <izvorni_sadrzaj>04-06-25-3041</izvorni_sadrzaj>
    <derivirana_varijabla naziv="DomainObject.Predmet.OznakaBrojOptuznogAkta_1">04-06-25-3041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SGM TRADE društvo s ograničenom odgovornošću za privremeno zapošljavanje i posredovanje pri zapošljavanju zastupanog po punomoćniku Kristian Poropat</izvorni_sadrzaj>
    <derivirana_varijabla naziv="DomainObject.Predmet.ProtustrankaFormated_1">  SGM TRADE društvo s ograničenom odgovornošću za privremeno zapošljavanje i posredovanje pri zapošljavanju zastupanog po punomoćniku Kristian Poropat</derivirana_varijabla>
  </DomainObject.Predmet.ProtustrankaFormated>
  <DomainObject.Predmet.ProtustrankaFormatedOIB>
    <izvorni_sadrzaj>  SGM TRADE društvo s ograničenom odgovornošću za privremeno zapošljavanje i posredovanje pri zapošljavanju, OIB 35458850602 zastupanog po punomoćniku Kristian Poropat</izvorni_sadrzaj>
    <derivirana_varijabla naziv="DomainObject.Predmet.ProtustrankaFormatedOIB_1">  SGM TRADE društvo s ograničenom odgovornošću za privremeno zapošljavanje i posredovanje pri zapošljavanju, OIB 35458850602 zastupanog po punomoćniku Kristian Poropat</derivirana_varijabla>
  </DomainObject.Predmet.ProtustrankaFormatedOIB>
  <DomainObject.Predmet.ProtustrankaFormatedWithAdress>
    <izvorni_sadrzaj> SGM TRADE društvo s ograničenom odgovornošću za privremeno zapošljavanje i posredovanje pri zapošljavanju, Vidovečka ulica 2, 42206 Nova Ves Petrijanečka zastupanog po punomoćniku Kristian Poropat</izvorni_sadrzaj>
    <derivirana_varijabla naziv="DomainObject.Predmet.ProtustrankaFormatedWithAdress_1"> SGM TRADE društvo s ograničenom odgovornošću za privremeno zapošljavanje i posredovanje pri zapošljavanju, Vidovečka ulica 2, 42206 Nova Ves Petrijanečka zastupanog po punomoćniku Kristian Poropat</derivirana_varijabla>
  </DomainObject.Predmet.ProtustrankaFormatedWithAdress>
  <DomainObject.Predmet.ProtustrankaFormatedWithAdressOIB>
    <izvorni_sadrzaj> SGM TRADE društvo s ograničenom odgovornošću za privremeno zapošljavanje i posredovanje pri zapošljavanju, OIB 35458850602, Vidovečka ulica 2, 42206 Nova Ves Petrijanečka zastupanog po punomoćniku Kristian Poropat</izvorni_sadrzaj>
    <derivirana_varijabla naziv="DomainObject.Predmet.ProtustrankaFormatedWithAdressOIB_1"> SGM TRADE društvo s ograničenom odgovornošću za privremeno zapošljavanje i posredovanje pri zapošljavanju, OIB 35458850602, Vidovečka ulica 2, 42206 Nova Ves Petrijanečka zastupanog po punomoćniku Kristian Poropat</derivirana_varijabla>
  </DomainObject.Predmet.ProtustrankaFormatedWithAdressOIB>
  <DomainObject.Predmet.ProtustrankaWithAdress>
    <izvorni_sadrzaj>SGM TRADE društvo s ograničenom odgovornošću za privremeno zapošljavanje i posredovanje pri zapošljavanju Vidovečka ulica 2, 42206 Nova Ves Petrijanečka</izvorni_sadrzaj>
    <derivirana_varijabla naziv="DomainObject.Predmet.ProtustrankaWithAdress_1">SGM TRADE društvo s ograničenom odgovornošću za privremeno zapošljavanje i posredovanje pri zapošljavanju Vidovečka ulica 2, 42206 Nova Ves Petrijanečka</derivirana_varijabla>
  </DomainObject.Predmet.ProtustrankaWithAdress>
  <DomainObject.Predmet.ProtustrankaWithAdressOIB>
    <izvorni_sadrzaj>SGM TRADE društvo s ograničenom odgovornošću za privremeno zapošljavanje i posredovanje pri zapošljavanju, OIB 35458850602, Vidovečka ulica 2, 42206 Nova Ves Petrijanečka</izvorni_sadrzaj>
    <derivirana_varijabla naziv="DomainObject.Predmet.ProtustrankaWithAdressOIB_1">SGM TRADE društvo s ograničenom odgovornošću za privremeno zapošljavanje i posredovanje pri zapošljavanju, OIB 35458850602, Vidovečka ulica 2, 42206 Nova Ves Petrijanečka</derivirana_varijabla>
  </DomainObject.Predmet.ProtustrankaWithAdressOIB>
  <DomainObject.Predmet.ProtustrankaNazivFormated>
    <izvorni_sadrzaj>SGM TRADE društvo s ograničenom odgovornošću za privremeno zapošljavanje i posredovanje pri zapošljavanju</izvorni_sadrzaj>
    <derivirana_varijabla naziv="DomainObject.Predmet.ProtustrankaNazivFormated_1">SGM TRADE društvo s ograničenom odgovornošću za privremeno zapošljavanje i posredovanje pri zapošljavanju</derivirana_varijabla>
  </DomainObject.Predmet.ProtustrankaNazivFormated>
  <DomainObject.Predmet.ProtustrankaNazivFormatedOIB>
    <izvorni_sadrzaj>SGM TRADE društvo s ograničenom odgovornošću za privremeno zapošljavanje i posredovanje pri zapošljavanju, OIB 35458850602</izvorni_sadrzaj>
    <derivirana_varijabla naziv="DomainObject.Predmet.ProtustrankaNazivFormatedOIB_1">SGM TRADE društvo s ograničenom odgovornošću za privremeno zapošljavanje i posredovanje pri zapošljavanju, OIB 35458850602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 </izvorni_sadrzaj>
    <derivirana_varijabla naziv="DomainObject.Predmet.UstrojstvenaJedinicaVodi.Prostorija.Naziv_1">Sudska pisarnica 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SGM TRADE društvo s ograničenom odgovornošću za privremeno zapošljavanje i posredovanje pri zapošljavanju zastupanog po punomoćniku Kristian Poropat</item>
    </izvorni_sadrzaj>
    <derivirana_varijabla naziv="DomainObject.Predmet.ProtuStrankaListFormated_1">
      <item>SGM TRADE društvo s ograničenom odgovornošću za privremeno zapošljavanje i posredovanje pri zapošljavanju zastupanog po punomoćniku Kristian Poropat</item>
    </derivirana_varijabla>
  </DomainObject.Predmet.ProtuStrankaListFormated>
  <DomainObject.Predmet.ProtuStrankaListFormatedOIB>
    <izvorni_sadrzaj>
      <item>SGM TRADE društvo s ograničenom odgovornošću za privremeno zapošljavanje i posredovanje pri zapošljavanju, OIB 35458850602 zastupanog po punomoćniku Kristian Poropat</item>
    </izvorni_sadrzaj>
    <derivirana_varijabla naziv="DomainObject.Predmet.ProtuStrankaListFormatedOIB_1">
      <item>SGM TRADE društvo s ograničenom odgovornošću za privremeno zapošljavanje i posredovanje pri zapošljavanju, OIB 35458850602 zastupanog po punomoćniku Kristian Poropat</item>
    </derivirana_varijabla>
  </DomainObject.Predmet.ProtuStrankaListFormatedOIB>
  <DomainObject.Predmet.ProtuStrankaListFormatedWithAdress>
    <izvorni_sadrzaj>
      <item>SGM TRADE društvo s ograničenom odgovornošću za privremeno zapošljavanje i posredovanje pri zapošljavanju, Vidovečka ulica 2, 42206 Nova Ves Petrijanečka zastupanog po punomoćniku Kristian Poropat</item>
    </izvorni_sadrzaj>
    <derivirana_varijabla naziv="DomainObject.Predmet.ProtuStrankaListFormatedWithAdress_1">
      <item>SGM TRADE društvo s ograničenom odgovornošću za privremeno zapošljavanje i posredovanje pri zapošljavanju, Vidovečka ulica 2, 42206 Nova Ves Petrijanečka zastupanog po punomoćniku Kristian Poropat</item>
    </derivirana_varijabla>
  </DomainObject.Predmet.ProtuStrankaListFormatedWithAdress>
  <DomainObject.Predmet.ProtuStrankaListFormatedWithAdressOIB>
    <izvorni_sadrzaj>
      <item>SGM TRADE društvo s ograničenom odgovornošću za privremeno zapošljavanje i posredovanje pri zapošljavanju, OIB 35458850602, Vidovečka ulica 2, 42206 Nova Ves Petrijanečka zastupanog po punomoćniku Kristian Poropat</item>
    </izvorni_sadrzaj>
    <derivirana_varijabla naziv="DomainObject.Predmet.ProtuStrankaListFormatedWithAdressOIB_1">
      <item>SGM TRADE društvo s ograničenom odgovornošću za privremeno zapošljavanje i posredovanje pri zapošljavanju, OIB 35458850602, Vidovečka ulica 2, 42206 Nova Ves Petrijanečka zastupanog po punomoćniku Kristian Poropat</item>
    </derivirana_varijabla>
  </DomainObject.Predmet.ProtuStrankaListFormatedWithAdressOIB>
  <DomainObject.Predmet.ProtuStrankaListNazivFormated>
    <izvorni_sadrzaj>
      <item>SGM TRADE društvo s ograničenom odgovornošću za privremeno zapošljavanje i posredovanje pri zapošljavanju</item>
    </izvorni_sadrzaj>
    <derivirana_varijabla naziv="DomainObject.Predmet.ProtuStrankaListNazivFormated_1">
      <item>SGM TRADE društvo s ograničenom odgovornošću za privremeno zapošljavanje i posredovanje pri zapošljavanju</item>
    </derivirana_varijabla>
  </DomainObject.Predmet.ProtuStrankaListNazivFormated>
  <DomainObject.Predmet.ProtuStrankaListNazivFormatedOIB>
    <izvorni_sadrzaj>
      <item>SGM TRADE društvo s ograničenom odgovornošću za privremeno zapošljavanje i posredovanje pri zapošljavanju, OIB 35458850602</item>
    </izvorni_sadrzaj>
    <derivirana_varijabla naziv="DomainObject.Predmet.ProtuStrankaListNazivFormatedOIB_1">
      <item>SGM TRADE društvo s ograničenom odgovornošću za privremeno zapošljavanje i posredovanje pri zapošljavanju, OIB 35458850602</item>
    </derivirana_varijabla>
  </DomainObject.Predmet.ProtuStrankaListNazivFormatedOIB>
  <DomainObject.Predmet.OstaliListFormated>
    <izvorni_sadrzaj>
      <item>Kristian Poropat punomoćnik sudionika u postupku SGM TRADE društvo s ograničenom odgovornošću za privremeno zapošljavanje i posredovanje pri zapošljavanju</item>
    </izvorni_sadrzaj>
    <derivirana_varijabla naziv="DomainObject.Predmet.OstaliListFormated_1">
      <item>Kristian Poropat punomoćnik sudionika u postupku SGM TRADE društvo s ograničenom odgovornošću za privremeno zapošljavanje i posredovanje pri zapošljavanju</item>
    </derivirana_varijabla>
  </DomainObject.Predmet.OstaliListFormated>
  <DomainObject.Predmet.OstaliListFormatedOIB>
    <izvorni_sadrzaj>
      <item>Kristian Poropat, OIB 33560263312 punomoćnik sudionika u postupku SGM TRADE društvo s ograničenom odgovornošću za privremeno zapošljavanje i posredovanje pri zapošljavanju</item>
    </izvorni_sadrzaj>
    <derivirana_varijabla naziv="DomainObject.Predmet.OstaliListFormatedOIB_1">
      <item>Kristian Poropat, OIB 33560263312 punomoćnik sudionika u postupku SGM TRADE društvo s ograničenom odgovornošću za privremeno zapošljavanje i posredovanje pri zapošljavanju</item>
    </derivirana_varijabla>
  </DomainObject.Predmet.OstaliListFormatedOIB>
  <DomainObject.Predmet.OstaliListFormatedWithAdress>
    <izvorni_sadrzaj>
      <item>Kristian Poropat, Ruđera Boškovića 14b, 42000 Varaždin punomoćnik sudionika u postupku SGM TRADE društvo s ograničenom odgovornošću za privremeno zapošljavanje i posredovanje pri zapošljavanju</item>
    </izvorni_sadrzaj>
    <derivirana_varijabla naziv="DomainObject.Predmet.OstaliListFormatedWithAdress_1">
      <item>Kristian Poropat, Ruđera Boškovića 14b, 42000 Varaždin punomoćnik sudionika u postupku SGM TRADE društvo s ograničenom odgovornošću za privremeno zapošljavanje i posredovanje pri zapošljavanju</item>
    </derivirana_varijabla>
  </DomainObject.Predmet.OstaliListFormatedWithAdress>
  <DomainObject.Predmet.OstaliListFormatedWithAdressOIB>
    <izvorni_sadrzaj>
      <item>Kristian Poropat, OIB 33560263312, Ruđera Boškovića 14b, 42000 Varaždin punomoćnik sudionika u postupku SGM TRADE društvo s ograničenom odgovornošću za privremeno zapošljavanje i posredovanje pri zapošljavanju</item>
    </izvorni_sadrzaj>
    <derivirana_varijabla naziv="DomainObject.Predmet.OstaliListFormatedWithAdressOIB_1">
      <item>Kristian Poropat, OIB 33560263312, Ruđera Boškovića 14b, 42000 Varaždin punomoćnik sudionika u postupku SGM TRADE društvo s ograničenom odgovornošću za privremeno zapošljavanje i posredovanje pri zapošljavanju</item>
    </derivirana_varijabla>
  </DomainObject.Predmet.OstaliListFormatedWithAdressOIB>
  <DomainObject.Predmet.OstaliListNazivFormated>
    <izvorni_sadrzaj>
      <item>Kristian Poropat</item>
    </izvorni_sadrzaj>
    <derivirana_varijabla naziv="DomainObject.Predmet.OstaliListNazivFormated_1">
      <item>Kristian Poropat</item>
    </derivirana_varijabla>
  </DomainObject.Predmet.OstaliListNazivFormated>
  <DomainObject.Predmet.OstaliListNazivFormatedOIB>
    <izvorni_sadrzaj>
      <item>Kristian Poropat, OIB 33560263312</item>
    </izvorni_sadrzaj>
    <derivirana_varijabla naziv="DomainObject.Predmet.OstaliListNazivFormatedOIB_1">
      <item>Kristian Poropat, OIB 33560263312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2025.</izvorni_sadrzaj>
    <derivirana_varijabla naziv="DomainObject.Datum_1">13. listopada 2025.</derivirana_varijabla>
  </DomainObject.Datum>
  <DomainObject.PoslovniBrojDokumenta>
    <izvorni_sadrzaj>St-187/2025-12</izvorni_sadrzaj>
    <derivirana_varijabla naziv="DomainObject.PoslovniBrojDokumenta_1">St-187/2025-12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SGM TRADE društvo s ograničenom odgovornošću za privremeno zapošljavanje i posredovanje pri zapošljavanju</izvorni_sadrzaj>
    <derivirana_varijabla naziv="DomainObject.Predmet.ProtustrankaIDrugi_1">SGM TRADE društvo s ograničenom odgovornošću za privremeno zapošljavanje i posredovanje pri zapošljavanju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SGM TRADE društvo s ograničenom odgovornošću za privremeno zapošljavanje i posredovanje pri zapošljavanju, OIB 35458850602, Vidovečka ulica 2, 42206 Nova Ves Petrijanečka</izvorni_sadrzaj>
    <derivirana_varijabla naziv="DomainObject.Predmet.ProtustrankaIDrugiAdressOIB_1">SGM TRADE društvo s ograničenom odgovornošću za privremeno zapošljavanje i posredovanje pri zapošljavanju, OIB 35458850602, Vidovečka ulica 2,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SGM TRADE društvo s ograničenom odgovornošću za privremeno zapošljavanje i posredovanje pri zapošljavanju</item>
      <item>Financijska agencija</item>
      <item>Kristian Poropat</item>
    </izvorni_sadrzaj>
    <derivirana_varijabla naziv="DomainObject.Predmet.SudioniciListNaziv_1">
      <item>SGM TRADE društvo s ograničenom odgovornošću za privremeno zapošljavanje i posredovanje pri zapošljavanju</item>
      <item>Financijska agencija</item>
      <item>Kristian Poropat</item>
    </derivirana_varijabla>
  </DomainObject.Predmet.SudioniciListNaziv>
  <DomainObject.Predmet.SudioniciListAdressOIB>
    <izvorni_sadrzaj>
      <item>SGM TRADE društvo s ograničenom odgovornošću za privremeno zapošljavanje i posredovanje pri zapošljavanju, OIB 35458850602, Vidovečka ulica 2,42206 Nova Ves Petrijanečka</item>
      <item>Financijska agencija, OIB 85821130368, A.CESARCA 2,42000 Varaždin</item>
      <item>Kristian Poropat, OIB 33560263312, Ruđera Boškovića 14b,42000 Varaždin</item>
    </izvorni_sadrzaj>
    <derivirana_varijabla naziv="DomainObject.Predmet.SudioniciListAdressOIB_1">
      <item>SGM TRADE društvo s ograničenom odgovornošću za privremeno zapošljavanje i posredovanje pri zapošljavanju, OIB 35458850602, Vidovečka ulica 2,42206 Nova Ves Petrijanečka</item>
      <item>Financijska agencija, OIB 85821130368, A.CESARCA 2,42000 Varaždin</item>
      <item>Kristian Poropat, OIB 33560263312, Ruđera Boškovića 14b,42000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35458850602</item>
      <item>, OIB 85821130368</item>
      <item>, OIB 33560263312</item>
    </izvorni_sadrzaj>
    <derivirana_varijabla naziv="DomainObject.Predmet.SudioniciListNazivOIB_1">
      <item>, OIB 35458850602</item>
      <item>, OIB 85821130368</item>
      <item>, OIB 33560263312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2025.</izvorni_sadrzaj>
    <derivirana_varijabla naziv="DomainObject.Predmet.DatumPocetkaProcesa_1">25.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A32DA-C45B-4571-B465-220F643ACDC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274</properties:Words>
  <properties:Characters>1533</properties:Characters>
  <properties:Lines>84</properties:Lines>
  <properties:Paragraphs>31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2025-08-13T07:12:00Z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2025-10-13T10:36:00Z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St-187/2025-12 / Zapisnik - Ročište radi rasprave o uvjetima za otvaranje steč. post. (St-187-25-12 Zapisnik od 13.10.25.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